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5D8" w:rsidRPr="00AD609B" w:rsidRDefault="000B25D8" w:rsidP="00AD609B">
      <w:pPr>
        <w:spacing w:after="0" w:line="240" w:lineRule="auto"/>
        <w:ind w:left="2160" w:hanging="216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Приложение № 7</w:t>
      </w:r>
    </w:p>
    <w:p w:rsidR="000B25D8" w:rsidRPr="00AD609B" w:rsidRDefault="000B25D8" w:rsidP="00AD609B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AD609B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СПИСЪК НА ИЗПЪЛНЕНИ УСЛУГИ </w:t>
      </w:r>
    </w:p>
    <w:p w:rsidR="000B25D8" w:rsidRPr="00AD609B" w:rsidRDefault="000B25D8" w:rsidP="00AD609B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AD609B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през предходните три години </w:t>
      </w:r>
    </w:p>
    <w:p w:rsidR="000B25D8" w:rsidRPr="00AD609B" w:rsidRDefault="000B25D8" w:rsidP="00AD609B">
      <w:p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  <w:lang w:val="bg-BG"/>
        </w:rPr>
      </w:pPr>
    </w:p>
    <w:p w:rsidR="000B25D8" w:rsidRPr="00AD609B" w:rsidRDefault="000B25D8" w:rsidP="00AD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Подписаният (ната)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0B25D8" w:rsidRPr="00AD609B" w:rsidRDefault="000B25D8" w:rsidP="00AD609B">
      <w:pPr>
        <w:spacing w:after="120" w:line="240" w:lineRule="auto"/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</w:pP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  <w:t>(длъжност)</w:t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</w:r>
      <w:r w:rsidRPr="00AD609B">
        <w:rPr>
          <w:rFonts w:ascii="Times New Roman" w:hAnsi="Times New Roman" w:cs="Times New Roman"/>
          <w:i/>
          <w:iCs/>
          <w:sz w:val="18"/>
          <w:szCs w:val="18"/>
          <w:lang w:val="bg-BG" w:eastAsia="pl-PL"/>
        </w:rPr>
        <w:tab/>
        <w:t>(наименование на участника)</w:t>
      </w:r>
    </w:p>
    <w:p w:rsidR="000B25D8" w:rsidRPr="00AD609B" w:rsidRDefault="000B25D8" w:rsidP="00AD609B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ЕИК: ......................., със седалище и адрес на управление: ................................................. ...................................................................................</w:t>
      </w:r>
    </w:p>
    <w:p w:rsidR="000B25D8" w:rsidRPr="00AD609B" w:rsidRDefault="000B25D8" w:rsidP="00AD609B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 xml:space="preserve"> – участник в </w:t>
      </w:r>
      <w:r w:rsidRPr="00AD609B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обществена поръчка с предмет: </w:t>
      </w:r>
      <w:r w:rsidRPr="00AD609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AD609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Следгаранционно сервизно обслужване на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леките </w:t>
      </w:r>
      <w:r w:rsidRPr="00AD609B">
        <w:rPr>
          <w:rFonts w:ascii="Times New Roman" w:hAnsi="Times New Roman" w:cs="Times New Roman"/>
          <w:b/>
          <w:bCs/>
          <w:sz w:val="24"/>
          <w:szCs w:val="24"/>
          <w:lang w:val="ru-RU"/>
        </w:rPr>
        <w:t>служебни 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втомобили на на РЗОК-Пловдив</w:t>
      </w:r>
      <w:r w:rsidRPr="00AD609B">
        <w:rPr>
          <w:rFonts w:ascii="Times New Roman" w:hAnsi="Times New Roman" w:cs="Times New Roman"/>
          <w:b/>
          <w:bCs/>
          <w:sz w:val="24"/>
          <w:szCs w:val="24"/>
          <w:lang w:val="ru-RU"/>
        </w:rPr>
        <w:t>, включително доставка и монтаж на резервни части, консумативи и принадлежности за тях</w:t>
      </w:r>
      <w:r w:rsidRPr="00AD609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</w:p>
    <w:p w:rsidR="000B25D8" w:rsidRPr="00AD609B" w:rsidRDefault="000B25D8" w:rsidP="00AD609B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AD609B">
        <w:rPr>
          <w:rFonts w:ascii="Times New Roman" w:hAnsi="Times New Roman" w:cs="Times New Roman"/>
          <w:b/>
          <w:bCs/>
          <w:sz w:val="28"/>
          <w:szCs w:val="28"/>
          <w:lang w:val="bg-BG"/>
        </w:rPr>
        <w:t>Д Е К Л А Р И Р А М, ЧЕ:</w:t>
      </w: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с предмета на поръчката:</w:t>
      </w: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50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93"/>
        <w:gridCol w:w="4110"/>
        <w:gridCol w:w="3261"/>
        <w:gridCol w:w="4394"/>
      </w:tblGrid>
      <w:tr w:rsidR="000B25D8" w:rsidRPr="00846780">
        <w:tc>
          <w:tcPr>
            <w:tcW w:w="468" w:type="dxa"/>
          </w:tcPr>
          <w:p w:rsidR="000B25D8" w:rsidRPr="00AD609B" w:rsidRDefault="000B25D8" w:rsidP="00AD6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2793" w:type="dxa"/>
          </w:tcPr>
          <w:p w:rsidR="000B25D8" w:rsidRPr="00AD609B" w:rsidRDefault="000B25D8" w:rsidP="00AD6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Дата на услугата</w:t>
            </w:r>
          </w:p>
        </w:tc>
        <w:tc>
          <w:tcPr>
            <w:tcW w:w="4110" w:type="dxa"/>
          </w:tcPr>
          <w:p w:rsidR="000B25D8" w:rsidRPr="00AD609B" w:rsidRDefault="000B25D8" w:rsidP="00AD6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Получател на услугата</w:t>
            </w:r>
          </w:p>
        </w:tc>
        <w:tc>
          <w:tcPr>
            <w:tcW w:w="3261" w:type="dxa"/>
          </w:tcPr>
          <w:p w:rsidR="000B25D8" w:rsidRPr="00AD609B" w:rsidRDefault="000B25D8" w:rsidP="00AD6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Стойност на услугата</w:t>
            </w:r>
          </w:p>
        </w:tc>
        <w:tc>
          <w:tcPr>
            <w:tcW w:w="4394" w:type="dxa"/>
          </w:tcPr>
          <w:p w:rsidR="000B25D8" w:rsidRPr="00AD609B" w:rsidRDefault="000B25D8" w:rsidP="00AD6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Предмет на услугата</w:t>
            </w:r>
          </w:p>
        </w:tc>
      </w:tr>
      <w:tr w:rsidR="000B25D8" w:rsidRPr="00846780">
        <w:tc>
          <w:tcPr>
            <w:tcW w:w="468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2793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1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B25D8" w:rsidRPr="00846780">
        <w:tc>
          <w:tcPr>
            <w:tcW w:w="468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2793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1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B25D8" w:rsidRPr="00846780">
        <w:tc>
          <w:tcPr>
            <w:tcW w:w="468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D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…</w:t>
            </w:r>
          </w:p>
        </w:tc>
        <w:tc>
          <w:tcPr>
            <w:tcW w:w="2793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  <w:tc>
          <w:tcPr>
            <w:tcW w:w="3261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</w:tcPr>
          <w:p w:rsidR="000B25D8" w:rsidRPr="00AD609B" w:rsidRDefault="000B25D8" w:rsidP="00AD6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Прилагам следните доказателства за успешното изпълнение на …………….. от описаните услуги:</w:t>
      </w:r>
    </w:p>
    <w:p w:rsidR="000B25D8" w:rsidRPr="00AD609B" w:rsidRDefault="000B25D8" w:rsidP="00AD60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…………………………………………………………………………………………………………………………..</w:t>
      </w:r>
    </w:p>
    <w:p w:rsidR="000B25D8" w:rsidRPr="00AD609B" w:rsidRDefault="000B25D8" w:rsidP="00AD60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…………………………………………………………………………………………………………………………..</w:t>
      </w:r>
    </w:p>
    <w:p w:rsidR="000B25D8" w:rsidRPr="00AD609B" w:rsidRDefault="000B25D8" w:rsidP="00AD609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</w:rPr>
        <w:t xml:space="preserve">…. </w:t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…………………………………………………………………………………………………………………………….</w:t>
      </w:r>
    </w:p>
    <w:p w:rsidR="000B25D8" w:rsidRPr="00AD609B" w:rsidRDefault="000B25D8" w:rsidP="00AD609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25D8" w:rsidRPr="00AD609B" w:rsidRDefault="000B25D8" w:rsidP="00AD609B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0B25D8" w:rsidRPr="00AD609B" w:rsidRDefault="000B25D8" w:rsidP="00AD609B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0B25D8" w:rsidRPr="00AD609B" w:rsidRDefault="000B25D8" w:rsidP="00AD60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sz w:val="24"/>
          <w:szCs w:val="24"/>
          <w:lang w:val="bg-BG"/>
        </w:rPr>
        <w:t>Дата: ................201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Декларатор: </w:t>
      </w:r>
      <w:r w:rsidRPr="00AD609B">
        <w:rPr>
          <w:rFonts w:ascii="Times New Roman" w:hAnsi="Times New Roman" w:cs="Times New Roman"/>
          <w:sz w:val="24"/>
          <w:szCs w:val="24"/>
          <w:lang w:val="bg-BG"/>
        </w:rPr>
        <w:softHyphen/>
        <w:t>....................................</w:t>
      </w:r>
    </w:p>
    <w:p w:rsidR="000B25D8" w:rsidRPr="00AD609B" w:rsidRDefault="000B25D8" w:rsidP="00AD609B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D609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</w:t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</w:t>
      </w:r>
      <w:r w:rsidRPr="00AD609B">
        <w:rPr>
          <w:rFonts w:ascii="Times New Roman" w:hAnsi="Times New Roman" w:cs="Times New Roman"/>
          <w:i/>
          <w:iCs/>
          <w:sz w:val="20"/>
          <w:szCs w:val="20"/>
          <w:lang w:val="bg-BG"/>
        </w:rPr>
        <w:t>(подпис и печат)</w:t>
      </w:r>
    </w:p>
    <w:p w:rsidR="000B25D8" w:rsidRPr="00AD609B" w:rsidRDefault="000B25D8" w:rsidP="00AD60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AD609B">
        <w:rPr>
          <w:rFonts w:ascii="Times New Roman" w:hAnsi="Times New Roman" w:cs="Times New Roman"/>
          <w:b/>
          <w:bCs/>
          <w:i/>
          <w:iCs/>
          <w:sz w:val="18"/>
          <w:szCs w:val="18"/>
          <w:lang w:val="bg-BG"/>
        </w:rPr>
        <w:t xml:space="preserve"> </w:t>
      </w:r>
    </w:p>
    <w:p w:rsidR="000B25D8" w:rsidRDefault="000B25D8"/>
    <w:sectPr w:rsidR="000B25D8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09B"/>
    <w:rsid w:val="000B25D8"/>
    <w:rsid w:val="00350843"/>
    <w:rsid w:val="00400D75"/>
    <w:rsid w:val="00536D56"/>
    <w:rsid w:val="00846780"/>
    <w:rsid w:val="00AD609B"/>
    <w:rsid w:val="00CC298E"/>
    <w:rsid w:val="00E2320E"/>
    <w:rsid w:val="00F4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4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256</Words>
  <Characters>1461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2</cp:revision>
  <dcterms:created xsi:type="dcterms:W3CDTF">2016-10-28T06:08:00Z</dcterms:created>
  <dcterms:modified xsi:type="dcterms:W3CDTF">2017-10-04T13:12:00Z</dcterms:modified>
</cp:coreProperties>
</file>